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E2348D" w:rsidP="00384E4B">
      <w:pPr>
        <w:rPr>
          <w:rFonts w:ascii="Arial" w:hAnsi="Arial" w:cs="Arial"/>
        </w:rPr>
      </w:pPr>
      <w:r w:rsidRPr="00E2348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after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before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birthday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celebrate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Halloween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Independence Day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Labor Day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Memorial Day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 Year's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Thanksgiving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Valentine's Day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first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second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third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fourth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fifth</w:t>
            </w: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0A6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0A6C" w:rsidRPr="009C3DEB" w:rsidRDefault="003E0A6C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3E0A6C" w:rsidRDefault="003E0A6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3E0A6C" w:rsidRPr="009C3DEB" w:rsidRDefault="003E0A6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A6C" w:rsidRDefault="003E0A6C" w:rsidP="00814CB4">
      <w:r>
        <w:separator/>
      </w:r>
    </w:p>
  </w:endnote>
  <w:endnote w:type="continuationSeparator" w:id="1">
    <w:p w:rsidR="003E0A6C" w:rsidRDefault="003E0A6C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A6C" w:rsidRDefault="003E0A6C" w:rsidP="00814CB4">
      <w:r>
        <w:separator/>
      </w:r>
    </w:p>
  </w:footnote>
  <w:footnote w:type="continuationSeparator" w:id="1">
    <w:p w:rsidR="003E0A6C" w:rsidRDefault="003E0A6C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3E0A6C">
      <w:rPr>
        <w:rFonts w:ascii="Times New Roman" w:hAnsi="Times New Roman"/>
        <w:color w:val="4F6228" w:themeColor="accent3" w:themeShade="80"/>
        <w:sz w:val="32"/>
        <w:szCs w:val="32"/>
      </w:rPr>
      <w:t>8 Calendar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0A6C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2348D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2</TotalTime>
  <Pages>1</Pages>
  <Words>60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2009-05-24T15:11:00Z</dcterms:created>
  <dcterms:modified xsi:type="dcterms:W3CDTF">2009-05-24T15:13:00Z</dcterms:modified>
</cp:coreProperties>
</file>